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B2" w:rsidRDefault="00885BB2" w:rsidP="00833CE9">
      <w:pPr>
        <w:pStyle w:val="Heading1"/>
        <w:rPr>
          <w:b/>
          <w:lang w:val="ru-RU"/>
        </w:rPr>
      </w:pPr>
    </w:p>
    <w:p w:rsidR="00885BB2" w:rsidRDefault="00885BB2" w:rsidP="00833CE9">
      <w:pPr>
        <w:framePr w:hSpace="141" w:wrap="around" w:vAnchor="text" w:hAnchor="page" w:x="6016" w:y="1"/>
        <w:rPr>
          <w:noProof/>
        </w:rPr>
      </w:pPr>
      <w:r w:rsidRPr="001C77D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885BB2" w:rsidRDefault="00885BB2" w:rsidP="00833CE9">
      <w:pPr>
        <w:jc w:val="center"/>
        <w:rPr>
          <w:rFonts w:cs="Tahoma"/>
          <w:b/>
          <w:sz w:val="28"/>
          <w:szCs w:val="28"/>
        </w:rPr>
      </w:pPr>
    </w:p>
    <w:p w:rsidR="00885BB2" w:rsidRDefault="00885BB2" w:rsidP="00833CE9">
      <w:pPr>
        <w:jc w:val="center"/>
        <w:rPr>
          <w:rFonts w:cs="Tahoma"/>
          <w:b/>
          <w:sz w:val="28"/>
          <w:szCs w:val="28"/>
        </w:rPr>
      </w:pPr>
    </w:p>
    <w:p w:rsidR="00885BB2" w:rsidRDefault="00885BB2" w:rsidP="00833CE9">
      <w:pPr>
        <w:jc w:val="center"/>
        <w:rPr>
          <w:rFonts w:cs="Tahoma"/>
          <w:b/>
          <w:sz w:val="28"/>
          <w:szCs w:val="28"/>
        </w:rPr>
      </w:pPr>
    </w:p>
    <w:p w:rsidR="00885BB2" w:rsidRDefault="00885BB2" w:rsidP="00833CE9">
      <w:pPr>
        <w:jc w:val="center"/>
        <w:rPr>
          <w:rFonts w:cs="Tahoma"/>
          <w:b/>
          <w:sz w:val="28"/>
          <w:szCs w:val="28"/>
        </w:rPr>
      </w:pPr>
    </w:p>
    <w:p w:rsidR="00885BB2" w:rsidRDefault="00885BB2" w:rsidP="00833CE9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885BB2" w:rsidRDefault="00885BB2" w:rsidP="00833CE9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885BB2" w:rsidRDefault="00885BB2" w:rsidP="00833CE9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885BB2" w:rsidRPr="0039378D" w:rsidRDefault="00885BB2" w:rsidP="00833CE9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885BB2" w:rsidRDefault="00885BB2" w:rsidP="00833CE9"/>
    <w:p w:rsidR="00885BB2" w:rsidRPr="0039378D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>31  серпня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>238</w:t>
      </w:r>
      <w:r w:rsidRPr="0039378D">
        <w:rPr>
          <w:sz w:val="28"/>
          <w:szCs w:val="28"/>
        </w:rPr>
        <w:t xml:space="preserve">-к </w:t>
      </w:r>
    </w:p>
    <w:p w:rsidR="00885BB2" w:rsidRPr="0039378D" w:rsidRDefault="00885BB2" w:rsidP="00833CE9">
      <w:pPr>
        <w:rPr>
          <w:b/>
        </w:rPr>
      </w:pPr>
    </w:p>
    <w:p w:rsidR="00885BB2" w:rsidRDefault="00885BB2" w:rsidP="00833CE9">
      <w:pPr>
        <w:jc w:val="center"/>
        <w:rPr>
          <w:b/>
          <w:sz w:val="28"/>
        </w:rPr>
      </w:pPr>
    </w:p>
    <w:p w:rsidR="00885BB2" w:rsidRDefault="00885BB2" w:rsidP="00833CE9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 щорічноїосновної </w:t>
      </w:r>
    </w:p>
    <w:p w:rsidR="00885BB2" w:rsidRPr="005B6AF9" w:rsidRDefault="00885BB2" w:rsidP="00833CE9">
      <w:pPr>
        <w:rPr>
          <w:b/>
          <w:sz w:val="28"/>
        </w:rPr>
      </w:pPr>
      <w:r>
        <w:rPr>
          <w:b/>
          <w:sz w:val="28"/>
        </w:rPr>
        <w:t>та додаткової відпусток МАЛЄВУ О.М.</w:t>
      </w:r>
    </w:p>
    <w:p w:rsidR="00885BB2" w:rsidRDefault="00885BB2" w:rsidP="00833CE9">
      <w:pPr>
        <w:rPr>
          <w:sz w:val="28"/>
        </w:rPr>
      </w:pPr>
    </w:p>
    <w:p w:rsidR="00885BB2" w:rsidRPr="001B36F7" w:rsidRDefault="00885BB2" w:rsidP="004E166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6, 10,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заявуМалєва О.М.</w:t>
      </w:r>
      <w:r w:rsidRPr="001B36F7">
        <w:rPr>
          <w:sz w:val="28"/>
          <w:szCs w:val="28"/>
        </w:rPr>
        <w:t>:</w:t>
      </w:r>
    </w:p>
    <w:p w:rsidR="00885BB2" w:rsidRDefault="00885BB2" w:rsidP="004E166D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МАЛЄВУ Олександру Миколайовичу,  керуючому справами виконавчого комітету міської ради:</w:t>
      </w:r>
    </w:p>
    <w:p w:rsidR="00885BB2" w:rsidRDefault="00885BB2" w:rsidP="004E166D">
      <w:pPr>
        <w:pStyle w:val="BodyTextIndent2"/>
        <w:spacing w:line="240" w:lineRule="auto"/>
        <w:ind w:firstLine="708"/>
        <w:jc w:val="both"/>
      </w:pPr>
      <w:r>
        <w:t xml:space="preserve">-  частину щорічної основної  відпустки тривалістю </w:t>
      </w:r>
      <w:r w:rsidRPr="00677394">
        <w:rPr>
          <w:highlight w:val="black"/>
        </w:rPr>
        <w:t>15 календарних днівз 13 вересня  2021 року по 27 вересня  2021 року включно, за період роботи з  26 листопада 2020 по 25 листопада 2021 року;</w:t>
      </w:r>
    </w:p>
    <w:p w:rsidR="00885BB2" w:rsidRDefault="00885BB2" w:rsidP="004E166D">
      <w:pPr>
        <w:pStyle w:val="BodyTextIndent2"/>
        <w:spacing w:line="240" w:lineRule="auto"/>
        <w:ind w:firstLine="708"/>
        <w:jc w:val="both"/>
      </w:pPr>
      <w:r>
        <w:t xml:space="preserve">- додаткову відпустку тривалістю </w:t>
      </w:r>
      <w:r w:rsidRPr="00677394">
        <w:rPr>
          <w:highlight w:val="black"/>
        </w:rPr>
        <w:t>15 календарних днів з 28 вересня 2021 року по 12 жовтня 2021 року</w:t>
      </w:r>
      <w:r>
        <w:t xml:space="preserve"> включно за 2021 рік, за стаж служби в органах місцевого самоврядування, який станом на 12 вересня 2021 року  становить понад 28 років. </w:t>
      </w:r>
    </w:p>
    <w:p w:rsidR="00885BB2" w:rsidRPr="005B6AF9" w:rsidRDefault="00885BB2" w:rsidP="004E166D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885BB2" w:rsidRPr="0039378D" w:rsidRDefault="00885BB2" w:rsidP="004E166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першого заступника міського голови Бахчеван Т.Д.</w:t>
      </w:r>
    </w:p>
    <w:p w:rsidR="00885BB2" w:rsidRDefault="00885BB2" w:rsidP="004E166D">
      <w:pPr>
        <w:pStyle w:val="Heading2"/>
      </w:pPr>
      <w:r>
        <w:tab/>
        <w:t>Підстава: - заява Малєва О.М. від 26 серпня 2021 року.</w:t>
      </w:r>
    </w:p>
    <w:p w:rsidR="00885BB2" w:rsidRPr="00F43B69" w:rsidRDefault="00885BB2" w:rsidP="004E166D">
      <w:pPr>
        <w:pStyle w:val="BodyText"/>
        <w:numPr>
          <w:ilvl w:val="0"/>
          <w:numId w:val="1"/>
        </w:numPr>
        <w:rPr>
          <w:sz w:val="28"/>
          <w:szCs w:val="28"/>
        </w:rPr>
      </w:pPr>
      <w:r w:rsidRPr="00F43B69">
        <w:rPr>
          <w:sz w:val="28"/>
          <w:szCs w:val="28"/>
        </w:rPr>
        <w:t xml:space="preserve">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>30 серпня</w:t>
      </w:r>
      <w:r w:rsidRPr="00F43B69">
        <w:rPr>
          <w:sz w:val="28"/>
          <w:szCs w:val="28"/>
        </w:rPr>
        <w:t xml:space="preserve"> 2021 року.</w:t>
      </w:r>
      <w:bookmarkStart w:id="0" w:name="_GoBack"/>
      <w:bookmarkEnd w:id="0"/>
    </w:p>
    <w:p w:rsidR="00885BB2" w:rsidRPr="000917CC" w:rsidRDefault="00885BB2" w:rsidP="00833CE9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885BB2" w:rsidRDefault="00885BB2" w:rsidP="00833CE9">
      <w:pPr>
        <w:pStyle w:val="Heading2"/>
      </w:pPr>
    </w:p>
    <w:p w:rsidR="00885BB2" w:rsidRDefault="00885BB2" w:rsidP="00833CE9">
      <w:pPr>
        <w:pStyle w:val="Heading2"/>
      </w:pPr>
      <w:r>
        <w:t>З розпорядженням ознайомлений</w:t>
      </w:r>
      <w:r>
        <w:tab/>
        <w:t xml:space="preserve">    О.Малєв</w:t>
      </w:r>
    </w:p>
    <w:p w:rsidR="00885BB2" w:rsidRPr="002D6B80" w:rsidRDefault="00885BB2" w:rsidP="00833CE9">
      <w:pPr>
        <w:rPr>
          <w:u w:val="single"/>
        </w:rPr>
      </w:pPr>
    </w:p>
    <w:p w:rsidR="00885BB2" w:rsidRDefault="00885BB2" w:rsidP="00833CE9"/>
    <w:p w:rsidR="00885BB2" w:rsidRDefault="00885BB2" w:rsidP="00833CE9"/>
    <w:p w:rsidR="00885BB2" w:rsidRDefault="00885BB2" w:rsidP="00833CE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5BB2" w:rsidRPr="00E96A52" w:rsidRDefault="00885BB2" w:rsidP="00833CE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885BB2" w:rsidRPr="00E96A52" w:rsidRDefault="00885BB2" w:rsidP="00833CE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31 серпня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238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885BB2" w:rsidRDefault="00885BB2" w:rsidP="00833CE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5BB2" w:rsidRPr="000A696E" w:rsidRDefault="00885BB2" w:rsidP="00833CE9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частини щорічної основної та додаткової відпусток Малєву О.М.</w:t>
      </w:r>
      <w:r w:rsidRPr="000A696E">
        <w:rPr>
          <w:sz w:val="28"/>
          <w:szCs w:val="28"/>
        </w:rPr>
        <w:t>»</w:t>
      </w:r>
    </w:p>
    <w:p w:rsidR="00885BB2" w:rsidRPr="00A84420" w:rsidRDefault="00885BB2" w:rsidP="00833CE9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5BB2" w:rsidRPr="00CF77D5" w:rsidRDefault="00885BB2" w:rsidP="00833CE9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885BB2" w:rsidRPr="00E05F39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>Перший зас</w:t>
      </w:r>
      <w:r w:rsidRPr="00E05F39">
        <w:rPr>
          <w:sz w:val="28"/>
          <w:szCs w:val="28"/>
        </w:rPr>
        <w:t>тупник  міського голови</w:t>
      </w:r>
    </w:p>
    <w:p w:rsidR="00885BB2" w:rsidRPr="00E05F39" w:rsidRDefault="00885BB2" w:rsidP="00833CE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Т.Бахчеван</w:t>
      </w:r>
    </w:p>
    <w:p w:rsidR="00885BB2" w:rsidRPr="00E05F39" w:rsidRDefault="00885BB2" w:rsidP="00833CE9">
      <w:pPr>
        <w:rPr>
          <w:b/>
          <w:sz w:val="28"/>
          <w:szCs w:val="28"/>
        </w:rPr>
      </w:pPr>
    </w:p>
    <w:p w:rsidR="00885BB2" w:rsidRDefault="00885BB2" w:rsidP="00833CE9">
      <w:pPr>
        <w:rPr>
          <w:sz w:val="28"/>
          <w:szCs w:val="28"/>
        </w:rPr>
      </w:pPr>
    </w:p>
    <w:p w:rsidR="00885BB2" w:rsidRPr="00E05F39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885BB2" w:rsidRPr="00E05F39" w:rsidRDefault="00885BB2" w:rsidP="00833CE9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885BB2" w:rsidRDefault="00885BB2" w:rsidP="00833CE9">
      <w:pPr>
        <w:rPr>
          <w:sz w:val="28"/>
          <w:szCs w:val="28"/>
        </w:rPr>
      </w:pPr>
    </w:p>
    <w:p w:rsidR="00885BB2" w:rsidRPr="00E05F39" w:rsidRDefault="00885BB2" w:rsidP="00833CE9">
      <w:pPr>
        <w:rPr>
          <w:sz w:val="28"/>
          <w:szCs w:val="28"/>
        </w:rPr>
      </w:pPr>
    </w:p>
    <w:p w:rsidR="00885BB2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885BB2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 І.Стойкова</w:t>
      </w:r>
    </w:p>
    <w:p w:rsidR="00885BB2" w:rsidRDefault="00885BB2" w:rsidP="00833CE9">
      <w:pPr>
        <w:rPr>
          <w:sz w:val="28"/>
          <w:szCs w:val="28"/>
        </w:rPr>
      </w:pPr>
    </w:p>
    <w:p w:rsidR="00885BB2" w:rsidRDefault="00885BB2" w:rsidP="00833CE9">
      <w:pPr>
        <w:rPr>
          <w:sz w:val="28"/>
          <w:szCs w:val="28"/>
        </w:rPr>
      </w:pPr>
    </w:p>
    <w:p w:rsidR="00885BB2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забезпечення, головний бухгалтер </w:t>
      </w:r>
    </w:p>
    <w:p w:rsidR="00885BB2" w:rsidRDefault="00885BB2" w:rsidP="00833CE9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885BB2" w:rsidRDefault="00885BB2" w:rsidP="00833CE9"/>
    <w:p w:rsidR="00885BB2" w:rsidRPr="00A06470" w:rsidRDefault="00885BB2" w:rsidP="00833CE9">
      <w:pPr>
        <w:rPr>
          <w:sz w:val="28"/>
          <w:szCs w:val="28"/>
        </w:rPr>
      </w:pPr>
    </w:p>
    <w:p w:rsidR="00885BB2" w:rsidRPr="00E05F39" w:rsidRDefault="00885BB2" w:rsidP="00833CE9">
      <w:pPr>
        <w:rPr>
          <w:sz w:val="28"/>
          <w:szCs w:val="28"/>
        </w:rPr>
      </w:pPr>
    </w:p>
    <w:p w:rsidR="00885BB2" w:rsidRDefault="00885BB2" w:rsidP="00833CE9"/>
    <w:p w:rsidR="00885BB2" w:rsidRDefault="00885BB2" w:rsidP="00833CE9"/>
    <w:p w:rsidR="00885BB2" w:rsidRPr="00BD73DB" w:rsidRDefault="00885BB2" w:rsidP="00833CE9">
      <w:pPr>
        <w:rPr>
          <w:lang w:val="ru-RU"/>
        </w:rPr>
      </w:pPr>
    </w:p>
    <w:p w:rsidR="00885BB2" w:rsidRDefault="00885BB2" w:rsidP="00833CE9"/>
    <w:p w:rsidR="00885BB2" w:rsidRDefault="00885BB2" w:rsidP="00833CE9"/>
    <w:p w:rsidR="00885BB2" w:rsidRPr="006D7188" w:rsidRDefault="00885BB2" w:rsidP="00833CE9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885BB2" w:rsidRDefault="00885BB2" w:rsidP="00833CE9"/>
    <w:p w:rsidR="00885BB2" w:rsidRDefault="00885BB2" w:rsidP="00833CE9"/>
    <w:p w:rsidR="00885BB2" w:rsidRDefault="00885BB2"/>
    <w:sectPr w:rsidR="00885BB2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CE9"/>
    <w:rsid w:val="000917CC"/>
    <w:rsid w:val="000A696E"/>
    <w:rsid w:val="001B36F7"/>
    <w:rsid w:val="001C77D9"/>
    <w:rsid w:val="0027141A"/>
    <w:rsid w:val="002D6B80"/>
    <w:rsid w:val="003010A8"/>
    <w:rsid w:val="003434D7"/>
    <w:rsid w:val="00357583"/>
    <w:rsid w:val="0039378D"/>
    <w:rsid w:val="004E166D"/>
    <w:rsid w:val="005B6AF9"/>
    <w:rsid w:val="005E4AE2"/>
    <w:rsid w:val="00677394"/>
    <w:rsid w:val="006D7188"/>
    <w:rsid w:val="007735AB"/>
    <w:rsid w:val="00833CE9"/>
    <w:rsid w:val="00885BB2"/>
    <w:rsid w:val="009618B2"/>
    <w:rsid w:val="00983CF7"/>
    <w:rsid w:val="009A76A4"/>
    <w:rsid w:val="00A06470"/>
    <w:rsid w:val="00A84420"/>
    <w:rsid w:val="00B94A10"/>
    <w:rsid w:val="00BA24A0"/>
    <w:rsid w:val="00BD73DB"/>
    <w:rsid w:val="00CF77D5"/>
    <w:rsid w:val="00E05F39"/>
    <w:rsid w:val="00E96A52"/>
    <w:rsid w:val="00EB4A7D"/>
    <w:rsid w:val="00F4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CE9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3CE9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3CE9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3CE9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33CE9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33CE9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33CE9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33CE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33CE9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33CE9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33CE9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33CE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33CE9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33C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3CE9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351</Words>
  <Characters>2002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2021-08-31T07:58:00Z</cp:lastPrinted>
  <dcterms:created xsi:type="dcterms:W3CDTF">2021-08-27T08:41:00Z</dcterms:created>
  <dcterms:modified xsi:type="dcterms:W3CDTF">2022-01-12T07:31:00Z</dcterms:modified>
</cp:coreProperties>
</file>